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0CC05" w14:textId="77777777" w:rsidR="00E42810" w:rsidRDefault="00E42810" w:rsidP="00E428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JULLYS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fl.1459-86)</w:t>
      </w:r>
    </w:p>
    <w:p w14:paraId="563F8ACC" w14:textId="77777777" w:rsidR="00E42810" w:rsidRDefault="00E42810" w:rsidP="00E428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St.Andrew’s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Wickhampton</w:t>
      </w:r>
      <w:proofErr w:type="spellEnd"/>
      <w:r>
        <w:rPr>
          <w:rFonts w:cs="Times New Roman"/>
          <w:szCs w:val="24"/>
        </w:rPr>
        <w:t>, Norfolk.</w:t>
      </w:r>
    </w:p>
    <w:p w14:paraId="5EBC89AD" w14:textId="77777777" w:rsidR="00E42810" w:rsidRDefault="00E42810" w:rsidP="00E42810">
      <w:pPr>
        <w:pStyle w:val="NoSpacing"/>
        <w:rPr>
          <w:rFonts w:cs="Times New Roman"/>
          <w:szCs w:val="24"/>
        </w:rPr>
      </w:pPr>
    </w:p>
    <w:p w14:paraId="01FA9C53" w14:textId="77777777" w:rsidR="00E42810" w:rsidRDefault="00E42810" w:rsidP="00E42810">
      <w:pPr>
        <w:pStyle w:val="NoSpacing"/>
        <w:rPr>
          <w:rFonts w:cs="Times New Roman"/>
          <w:szCs w:val="24"/>
        </w:rPr>
      </w:pPr>
    </w:p>
    <w:p w14:paraId="064BD3E7" w14:textId="77777777" w:rsidR="00E42810" w:rsidRDefault="00E42810" w:rsidP="00E428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1459</w:t>
      </w:r>
      <w:r>
        <w:rPr>
          <w:rFonts w:cs="Times New Roman"/>
          <w:szCs w:val="24"/>
        </w:rPr>
        <w:tab/>
        <w:t>He became Rector.</w:t>
      </w:r>
    </w:p>
    <w:p w14:paraId="260CFDCB" w14:textId="77777777" w:rsidR="00E42810" w:rsidRDefault="00E42810" w:rsidP="00E428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5B711A0B" w14:textId="77777777" w:rsidR="00E42810" w:rsidRDefault="00E42810" w:rsidP="00E4281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135-7,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1D0109A1" w14:textId="77777777" w:rsidR="00E42810" w:rsidRDefault="00E42810" w:rsidP="00E42810">
      <w:pPr>
        <w:pStyle w:val="NoSpacing"/>
        <w:rPr>
          <w:rFonts w:cs="Times New Roman"/>
          <w:szCs w:val="24"/>
        </w:rPr>
      </w:pPr>
    </w:p>
    <w:p w14:paraId="4BDB1764" w14:textId="77777777" w:rsidR="00E42810" w:rsidRDefault="00E42810" w:rsidP="00E42810">
      <w:pPr>
        <w:pStyle w:val="NoSpacing"/>
        <w:rPr>
          <w:rFonts w:cs="Times New Roman"/>
          <w:szCs w:val="24"/>
        </w:rPr>
      </w:pPr>
    </w:p>
    <w:p w14:paraId="2F1D301F" w14:textId="77777777" w:rsidR="00E42810" w:rsidRDefault="00E42810" w:rsidP="00E428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2024</w:t>
      </w:r>
    </w:p>
    <w:p w14:paraId="5D55B4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C4705" w14:textId="77777777" w:rsidR="00E42810" w:rsidRDefault="00E42810" w:rsidP="009139A6">
      <w:r>
        <w:separator/>
      </w:r>
    </w:p>
  </w:endnote>
  <w:endnote w:type="continuationSeparator" w:id="0">
    <w:p w14:paraId="5994ECF9" w14:textId="77777777" w:rsidR="00E42810" w:rsidRDefault="00E428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CA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8B6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EB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AA6D9" w14:textId="77777777" w:rsidR="00E42810" w:rsidRDefault="00E42810" w:rsidP="009139A6">
      <w:r>
        <w:separator/>
      </w:r>
    </w:p>
  </w:footnote>
  <w:footnote w:type="continuationSeparator" w:id="0">
    <w:p w14:paraId="291A09B3" w14:textId="77777777" w:rsidR="00E42810" w:rsidRDefault="00E428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C5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B17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20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81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4281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CECD3"/>
  <w15:chartTrackingRefBased/>
  <w15:docId w15:val="{22CAB18E-EDDF-41F8-8939-418DF1B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2024-02-14T19:05:00Z</dcterms:created>
  <dcterms:modified xsi:type="dcterms:W3CDTF">2024-02-14T19:06:00Z</dcterms:modified>
</cp:coreProperties>
</file>